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4732A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62C5ABA8" w14:textId="77777777" w:rsidR="00953466" w:rsidRDefault="00953466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3F82FA1C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1EC1D493" w14:textId="77777777" w:rsid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Anexa 1</w:t>
      </w:r>
      <w:r w:rsidR="006E65FC">
        <w:rPr>
          <w:rFonts w:ascii="Calibri" w:hAnsi="Calibri"/>
          <w:sz w:val="24"/>
        </w:rPr>
        <w:t>0</w:t>
      </w:r>
      <w:r w:rsidRPr="00C416F1">
        <w:rPr>
          <w:rFonts w:ascii="Calibri" w:hAnsi="Calibri"/>
          <w:sz w:val="24"/>
        </w:rPr>
        <w:t xml:space="preserve"> </w:t>
      </w:r>
    </w:p>
    <w:p w14:paraId="0D04BB0F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988F602" w14:textId="77777777" w:rsidR="00917802" w:rsidRPr="00C416F1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6652701C" w14:textId="77777777" w:rsidR="00C416F1" w:rsidRP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3A3C3A8" w14:textId="5D0AE012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Lista de </w:t>
      </w:r>
      <w:r w:rsidR="00605DBC">
        <w:rPr>
          <w:rFonts w:ascii="Calibri" w:hAnsi="Calibri"/>
          <w:sz w:val="24"/>
        </w:rPr>
        <w:t xml:space="preserve">lucrări </w:t>
      </w:r>
      <w:r w:rsidR="00605DBC" w:rsidRPr="00605DBC">
        <w:rPr>
          <w:rFonts w:ascii="Calibri" w:hAnsi="Calibri"/>
          <w:sz w:val="24"/>
        </w:rPr>
        <w:t xml:space="preserve">și/sau </w:t>
      </w:r>
      <w:r w:rsidRPr="00C416F1">
        <w:rPr>
          <w:rFonts w:ascii="Calibri" w:hAnsi="Calibri"/>
          <w:sz w:val="24"/>
        </w:rPr>
        <w:t>echipamente</w:t>
      </w:r>
      <w:r w:rsidR="0018467A">
        <w:rPr>
          <w:rFonts w:ascii="Calibri" w:hAnsi="Calibri"/>
          <w:sz w:val="24"/>
        </w:rPr>
        <w:t xml:space="preserve"> și/sau dotări</w:t>
      </w:r>
      <w:r w:rsidRPr="00C416F1">
        <w:rPr>
          <w:rFonts w:ascii="Calibri" w:hAnsi="Calibri"/>
          <w:sz w:val="24"/>
        </w:rPr>
        <w:t xml:space="preserve"> și/sau servicii cu încadrarea acestora pe secțiunea de cheltuieli eligibile /neeligibile (dacă este cazul)</w:t>
      </w:r>
    </w:p>
    <w:p w14:paraId="3C95C392" w14:textId="77777777" w:rsidR="00C416F1" w:rsidRDefault="00C416F1" w:rsidP="00C416F1">
      <w:pPr>
        <w:rPr>
          <w:rFonts w:ascii="Calibri" w:hAnsi="Calibri"/>
        </w:rPr>
      </w:pPr>
    </w:p>
    <w:p w14:paraId="587C9313" w14:textId="77777777" w:rsidR="00C416F1" w:rsidRPr="00C416F1" w:rsidRDefault="00C416F1" w:rsidP="00C416F1">
      <w:pPr>
        <w:rPr>
          <w:rFonts w:ascii="Calibri" w:hAnsi="Calibri"/>
        </w:rPr>
      </w:pPr>
    </w:p>
    <w:p w14:paraId="3E233457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p w14:paraId="679BD1C8" w14:textId="77777777" w:rsidR="00C416F1" w:rsidRPr="00C416F1" w:rsidRDefault="00C416F1" w:rsidP="00C416F1">
      <w:pPr>
        <w:rPr>
          <w:rFonts w:ascii="Calibri" w:hAnsi="Calibr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843"/>
        <w:gridCol w:w="827"/>
        <w:gridCol w:w="1275"/>
        <w:gridCol w:w="1105"/>
        <w:gridCol w:w="1469"/>
        <w:gridCol w:w="1080"/>
        <w:gridCol w:w="1733"/>
      </w:tblGrid>
      <w:tr w:rsidR="00C416F1" w:rsidRPr="00C416F1" w14:paraId="01B30D5B" w14:textId="77777777" w:rsidTr="00151750">
        <w:trPr>
          <w:trHeight w:val="735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E03D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644B" w14:textId="33441D6B" w:rsidR="00C416F1" w:rsidRPr="00C416F1" w:rsidRDefault="00C416F1" w:rsidP="0018467A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Denumirea </w:t>
            </w:r>
            <w:r w:rsidR="004A70A2"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lucrărilor/</w:t>
            </w:r>
            <w:r w:rsidR="004A70A2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echipamentelo</w:t>
            </w:r>
            <w:r w:rsidR="004A70A2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r și </w:t>
            </w:r>
            <w:r w:rsidR="0018467A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dotărilor/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serviciilor</w:t>
            </w:r>
          </w:p>
        </w:tc>
        <w:tc>
          <w:tcPr>
            <w:tcW w:w="82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26CD0" w14:textId="0393971A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U</w:t>
            </w:r>
            <w:r w:rsidR="004A70A2">
              <w:rPr>
                <w:rFonts w:ascii="Calibri" w:hAnsi="Calibri"/>
                <w:b/>
                <w:bCs/>
                <w:color w:val="000000"/>
                <w:lang w:eastAsia="ro-RO"/>
              </w:rPr>
              <w:t>.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M</w:t>
            </w:r>
            <w:r w:rsidR="004A70A2">
              <w:rPr>
                <w:rFonts w:ascii="Calibri" w:hAnsi="Calibri"/>
                <w:b/>
                <w:bCs/>
                <w:color w:val="000000"/>
                <w:lang w:eastAsia="ro-RO"/>
              </w:rPr>
              <w:t>.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19B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762A2" w14:textId="572966B0" w:rsidR="00C416F1" w:rsidRPr="00C416F1" w:rsidRDefault="00C416F1" w:rsidP="002C46CD">
            <w:pPr>
              <w:spacing w:after="240"/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Prețul unitar</w:t>
            </w:r>
            <w:r w:rsidR="004A70A2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FB7B2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Valoare</w:t>
            </w:r>
          </w:p>
          <w:p w14:paraId="5DB6EF25" w14:textId="6A555F74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totală</w:t>
            </w:r>
          </w:p>
        </w:tc>
        <w:tc>
          <w:tcPr>
            <w:tcW w:w="1080" w:type="dxa"/>
            <w:shd w:val="clear" w:color="auto" w:fill="D9D9D9"/>
          </w:tcPr>
          <w:p w14:paraId="4E014338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217CA0F3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18467A">
              <w:rPr>
                <w:rFonts w:ascii="Calibri" w:hAnsi="Calibri"/>
                <w:b/>
                <w:bCs/>
                <w:color w:val="000000"/>
                <w:lang w:eastAsia="ro-RO"/>
              </w:rPr>
              <w:t>Eligibil/neeligibil</w:t>
            </w:r>
          </w:p>
          <w:p w14:paraId="45374971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  <w:p w14:paraId="7509529B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(se va menționa suma inclusă pe eligibil şi suma inclusă pe neeligibil)</w:t>
            </w:r>
          </w:p>
        </w:tc>
      </w:tr>
      <w:tr w:rsidR="00C416F1" w:rsidRPr="00C416F1" w14:paraId="45ABA5C6" w14:textId="77777777" w:rsidTr="00151750">
        <w:trPr>
          <w:trHeight w:val="340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41813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C7DB4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F22F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DC0B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6010B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2EC6B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7FB4B483" w14:textId="3948BC8F" w:rsidR="00C416F1" w:rsidRPr="00C416F1" w:rsidRDefault="00605DBC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6</w:t>
            </w:r>
          </w:p>
        </w:tc>
        <w:tc>
          <w:tcPr>
            <w:tcW w:w="1733" w:type="dxa"/>
            <w:shd w:val="clear" w:color="auto" w:fill="FFFFFF"/>
          </w:tcPr>
          <w:p w14:paraId="527DF84E" w14:textId="3B424825" w:rsidR="00C416F1" w:rsidRPr="00C416F1" w:rsidRDefault="004A70A2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7</w:t>
            </w:r>
          </w:p>
        </w:tc>
      </w:tr>
      <w:tr w:rsidR="00605DBC" w:rsidRPr="00C416F1" w14:paraId="3775AAD1" w14:textId="77777777" w:rsidTr="00233528">
        <w:trPr>
          <w:trHeight w:val="435"/>
        </w:trPr>
        <w:tc>
          <w:tcPr>
            <w:tcW w:w="10046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784" w14:textId="4E95DD73" w:rsidR="00605DBC" w:rsidRPr="00151750" w:rsidRDefault="00605DBC" w:rsidP="00151750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151750">
              <w:rPr>
                <w:rFonts w:ascii="Calibri" w:hAnsi="Calibri"/>
                <w:b/>
                <w:bCs/>
                <w:color w:val="000000"/>
                <w:lang w:eastAsia="ro-RO"/>
              </w:rPr>
              <w:t>Denumire</w:t>
            </w:r>
            <w:r w:rsidR="008D6554">
              <w:rPr>
                <w:rFonts w:ascii="Calibri" w:hAnsi="Calibri"/>
                <w:b/>
                <w:bCs/>
                <w:color w:val="000000"/>
                <w:lang w:eastAsia="ro-RO"/>
              </w:rPr>
              <w:t>a</w:t>
            </w:r>
            <w:r w:rsidRPr="00151750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lucrări</w:t>
            </w:r>
            <w:r w:rsidR="008D6554">
              <w:rPr>
                <w:rFonts w:ascii="Calibri" w:hAnsi="Calibri"/>
                <w:b/>
                <w:bCs/>
                <w:color w:val="000000"/>
                <w:lang w:eastAsia="ro-RO"/>
              </w:rPr>
              <w:t>lor</w:t>
            </w:r>
          </w:p>
        </w:tc>
      </w:tr>
      <w:tr w:rsidR="00605DBC" w:rsidRPr="00C416F1" w14:paraId="6727C62C" w14:textId="77777777" w:rsidTr="00151750">
        <w:trPr>
          <w:trHeight w:val="367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AE2A4" w14:textId="41EDCE8B" w:rsidR="00605DBC" w:rsidRPr="00C416F1" w:rsidRDefault="00605DBC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56F11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2AF93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6706C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A6CB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7F22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FFFFF"/>
          </w:tcPr>
          <w:p w14:paraId="6533F678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15833F80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605DBC" w:rsidRPr="00C416F1" w14:paraId="228B4C91" w14:textId="77777777" w:rsidTr="00151750">
        <w:trPr>
          <w:trHeight w:val="272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380A" w14:textId="354DC8F2" w:rsidR="00605DBC" w:rsidRDefault="00605DBC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...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5B90B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89391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200D7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6DF72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6D9C1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FFFFF"/>
          </w:tcPr>
          <w:p w14:paraId="00BC8394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5B107CA9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605DBC" w:rsidRPr="00C416F1" w14:paraId="380216C6" w14:textId="77777777" w:rsidTr="00151750">
        <w:trPr>
          <w:trHeight w:val="249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CD66A" w14:textId="72037F1B" w:rsidR="00605DBC" w:rsidRPr="00C416F1" w:rsidRDefault="00605DBC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n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A6511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41EBD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BD8CD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92DC1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1F1B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FFFFF"/>
          </w:tcPr>
          <w:p w14:paraId="149F080F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3404D23C" w14:textId="77777777" w:rsidR="00605DBC" w:rsidRPr="00C416F1" w:rsidRDefault="00605DBC" w:rsidP="00605DBC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4E18F5F5" w14:textId="77777777" w:rsidTr="0015175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363CF" w14:textId="27FC800D" w:rsidR="00C416F1" w:rsidRPr="00151750" w:rsidRDefault="004A70A2" w:rsidP="004A70A2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151750">
              <w:rPr>
                <w:rFonts w:ascii="Calibri" w:hAnsi="Calibri"/>
                <w:b/>
                <w:bCs/>
                <w:color w:val="000000"/>
                <w:lang w:eastAsia="ro-RO"/>
              </w:rPr>
              <w:t>Denumirea echipamentelor și dotărilor</w:t>
            </w:r>
          </w:p>
        </w:tc>
      </w:tr>
      <w:tr w:rsidR="00C416F1" w:rsidRPr="00C416F1" w14:paraId="4BF06335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C3225" w14:textId="19231A90" w:rsidR="00C416F1" w:rsidRPr="00C416F1" w:rsidRDefault="00605DBC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eastAsia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CB02D" w14:textId="7D5EF30F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F760E" w14:textId="3E9F8AB3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0CA67" w14:textId="0998D65D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1D105" w14:textId="47645F63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C9377" w14:textId="70AC3C3E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2A5236BD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F0AC9E7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605DBC" w:rsidRPr="00C416F1" w14:paraId="2F0EC6F7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F230A" w14:textId="5341E529" w:rsidR="00605DBC" w:rsidRDefault="00605DBC" w:rsidP="00605DBC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eastAsia="Calibri" w:hAnsi="Calibri"/>
                <w:color w:val="000000"/>
                <w:lang w:eastAsia="ro-RO"/>
              </w:rPr>
              <w:t>...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0132C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C3EF9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8B4F1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268BB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885FA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7FE8C2ED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F8AE8B9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4D91CD77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4AE7A" w14:textId="72BED1C3" w:rsidR="00C416F1" w:rsidRPr="00C416F1" w:rsidRDefault="00605DBC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eastAsia="Calibri" w:hAnsi="Calibri"/>
                <w:color w:val="000000"/>
                <w:lang w:eastAsia="ro-RO"/>
              </w:rPr>
              <w:t>n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6663F" w14:textId="1A900A37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D5654" w14:textId="22E4A4D7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5AD61" w14:textId="3894A32C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94C69" w14:textId="3944AB5F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540BF" w14:textId="1A6F33EE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09E1A8BF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31135432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7EA0696" w14:textId="77777777" w:rsidTr="00151750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3D1F" w14:textId="1D8222AC" w:rsidR="00C416F1" w:rsidRPr="00C416F1" w:rsidRDefault="00C416F1" w:rsidP="00605DBC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9C7E0" w14:textId="3727F1D3" w:rsidR="00C416F1" w:rsidRPr="00C416F1" w:rsidRDefault="00C416F1" w:rsidP="0015175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5885C" w14:textId="1275069E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36ACFCCD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256B13F9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35C0172F" w14:textId="77777777" w:rsidTr="00151750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B54C7" w14:textId="2478EBA4" w:rsidR="00C416F1" w:rsidRPr="00151750" w:rsidRDefault="004A70A2" w:rsidP="004A70A2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151750">
              <w:rPr>
                <w:rFonts w:ascii="Calibri" w:hAnsi="Calibri"/>
                <w:b/>
                <w:bCs/>
                <w:color w:val="000000"/>
                <w:lang w:eastAsia="ro-RO"/>
              </w:rPr>
              <w:t>Denumirea serviciilor</w:t>
            </w:r>
          </w:p>
        </w:tc>
      </w:tr>
      <w:tr w:rsidR="00C416F1" w:rsidRPr="00C416F1" w14:paraId="30C0DDF7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9B3FB" w14:textId="4DF4AD2C" w:rsidR="00C416F1" w:rsidRPr="00C416F1" w:rsidRDefault="00605DBC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eastAsia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68BF" w14:textId="3DE6172A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2294" w14:textId="3F137A1A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874A3" w14:textId="69401B19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7F23" w14:textId="5B5C7E40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D272C" w14:textId="066433DF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4BF4AB6F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461A342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605DBC" w:rsidRPr="00C416F1" w14:paraId="1048246B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B59C4" w14:textId="576C4C94" w:rsidR="00605DBC" w:rsidRDefault="00605DBC" w:rsidP="00605DBC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eastAsia="Calibri" w:hAnsi="Calibri"/>
                <w:color w:val="000000"/>
                <w:lang w:eastAsia="ro-RO"/>
              </w:rPr>
              <w:t>...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F67D3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F0FA1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73E45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CD267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0A47E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70033EFA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793E86B" w14:textId="77777777" w:rsidR="00605DBC" w:rsidRPr="00C416F1" w:rsidRDefault="00605DBC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0E29CCD8" w14:textId="77777777" w:rsidTr="00151750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DE951" w14:textId="3EA44C79" w:rsidR="00C416F1" w:rsidRPr="00C416F1" w:rsidRDefault="00605DBC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n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CBDD7" w14:textId="4D26A496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BACDC" w14:textId="5E84FFA2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33FE6" w14:textId="2F4FCE55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73B70" w14:textId="23AB5C9C" w:rsidR="00C416F1" w:rsidRPr="00C416F1" w:rsidRDefault="00C416F1" w:rsidP="00151750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00C35" w14:textId="000C9C53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</w:tcPr>
          <w:p w14:paraId="519122E5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7F49CA2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61A2A60A" w14:textId="77777777" w:rsidTr="00151750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433B6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0C4A0" w14:textId="7046904A" w:rsidR="00C416F1" w:rsidRPr="00C416F1" w:rsidRDefault="00C416F1" w:rsidP="0015175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4238A" w14:textId="5E1A5241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15B430D0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CC16092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3883CF3C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8C824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2E63F" w14:textId="77777777" w:rsidR="00C416F1" w:rsidRPr="00C416F1" w:rsidRDefault="00C416F1" w:rsidP="00151750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7B834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02A2A160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415845E" w14:textId="77777777" w:rsidR="00C416F1" w:rsidRPr="00C416F1" w:rsidRDefault="00C416F1" w:rsidP="00151750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</w:tbl>
    <w:p w14:paraId="50B93C1A" w14:textId="77777777" w:rsidR="00110896" w:rsidRPr="00C416F1" w:rsidRDefault="00110896" w:rsidP="004D339C">
      <w:pPr>
        <w:pStyle w:val="Titlu"/>
        <w:jc w:val="left"/>
        <w:rPr>
          <w:rFonts w:ascii="Calibri" w:hAnsi="Calibri"/>
          <w:b w:val="0"/>
          <w:sz w:val="24"/>
        </w:rPr>
      </w:pPr>
    </w:p>
    <w:sectPr w:rsidR="00110896" w:rsidRPr="00C416F1" w:rsidSect="00C41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707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FB1C6" w14:textId="77777777" w:rsidR="007472B9" w:rsidRDefault="007472B9">
      <w:r>
        <w:separator/>
      </w:r>
    </w:p>
  </w:endnote>
  <w:endnote w:type="continuationSeparator" w:id="0">
    <w:p w14:paraId="25B60AD4" w14:textId="77777777" w:rsidR="007472B9" w:rsidRDefault="0074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E951" w14:textId="77777777" w:rsidR="00723FB1" w:rsidRDefault="00723FB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02A7E3" w14:textId="77777777">
      <w:trPr>
        <w:cantSplit/>
        <w:trHeight w:hRule="exact" w:val="340"/>
        <w:hidden/>
      </w:trPr>
      <w:tc>
        <w:tcPr>
          <w:tcW w:w="9210" w:type="dxa"/>
        </w:tcPr>
        <w:p w14:paraId="3B2EBC8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FEF6F13" w14:textId="77777777" w:rsidR="00F12E7F" w:rsidRDefault="00704451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CF752DD" wp14:editId="0732938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5227BD" wp14:editId="7CCB500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2154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227B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8D2154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9281B" wp14:editId="2614637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210F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9281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8C210F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85C90" wp14:editId="4843F11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F887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920AE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8B90E1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385C9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12F887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920AE6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8B90E1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71847457" wp14:editId="017012E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53446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E0F6" w14:textId="77777777" w:rsidR="00072DDE" w:rsidRDefault="00704451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150CF6E0" wp14:editId="2D67B3B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6619C4" wp14:editId="2DF76D7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37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619C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6037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82E37A2" wp14:editId="7019027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C26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2E37A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0C26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7F728F" wp14:editId="565A92C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F9141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84C85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2059EF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7F728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3F9141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84C85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2059EF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BBD5998" wp14:editId="5A2307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38BCE" w14:textId="77777777" w:rsidR="007472B9" w:rsidRDefault="007472B9">
      <w:r>
        <w:separator/>
      </w:r>
    </w:p>
  </w:footnote>
  <w:footnote w:type="continuationSeparator" w:id="0">
    <w:p w14:paraId="5A15B380" w14:textId="77777777" w:rsidR="007472B9" w:rsidRDefault="0074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AFE14" w14:textId="0A7B52F8" w:rsidR="00723FB1" w:rsidRDefault="00723FB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A0B9E" w14:textId="382AB1B0" w:rsidR="002B3BB9" w:rsidRPr="00851382" w:rsidRDefault="00704451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70BC1E4" wp14:editId="491A31D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CD0A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40E4FB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0BC1E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CECD0A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40E4FB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3328" w14:textId="5C642F66" w:rsidR="002B3BB9" w:rsidRDefault="00704451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C6CD8A7" wp14:editId="56C06B5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EE1C470" wp14:editId="2639D78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140D2909" wp14:editId="57EC087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2914">
    <w:abstractNumId w:val="3"/>
  </w:num>
  <w:num w:numId="2" w16cid:durableId="672488998">
    <w:abstractNumId w:val="2"/>
  </w:num>
  <w:num w:numId="3" w16cid:durableId="70548054">
    <w:abstractNumId w:val="1"/>
  </w:num>
  <w:num w:numId="4" w16cid:durableId="735858127">
    <w:abstractNumId w:val="4"/>
  </w:num>
  <w:num w:numId="5" w16cid:durableId="6267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51750"/>
    <w:rsid w:val="00183F78"/>
    <w:rsid w:val="0018467A"/>
    <w:rsid w:val="001A642B"/>
    <w:rsid w:val="001E7D06"/>
    <w:rsid w:val="002458FC"/>
    <w:rsid w:val="00255002"/>
    <w:rsid w:val="002773D0"/>
    <w:rsid w:val="002B3BB9"/>
    <w:rsid w:val="002C46CD"/>
    <w:rsid w:val="002C747F"/>
    <w:rsid w:val="002E07E9"/>
    <w:rsid w:val="002F1246"/>
    <w:rsid w:val="00326DC2"/>
    <w:rsid w:val="003310A0"/>
    <w:rsid w:val="00351F71"/>
    <w:rsid w:val="00376CFE"/>
    <w:rsid w:val="003E2E03"/>
    <w:rsid w:val="00474F02"/>
    <w:rsid w:val="004A70A2"/>
    <w:rsid w:val="004D339C"/>
    <w:rsid w:val="00523BEA"/>
    <w:rsid w:val="005A6B00"/>
    <w:rsid w:val="005A7956"/>
    <w:rsid w:val="005C21C9"/>
    <w:rsid w:val="005C7AFF"/>
    <w:rsid w:val="00605DBC"/>
    <w:rsid w:val="00627CDC"/>
    <w:rsid w:val="00643AC4"/>
    <w:rsid w:val="006B79B9"/>
    <w:rsid w:val="006E65FC"/>
    <w:rsid w:val="006F14B9"/>
    <w:rsid w:val="00704451"/>
    <w:rsid w:val="007209E0"/>
    <w:rsid w:val="00723FB1"/>
    <w:rsid w:val="007472B9"/>
    <w:rsid w:val="00754551"/>
    <w:rsid w:val="007A69A6"/>
    <w:rsid w:val="007C403D"/>
    <w:rsid w:val="007D40F0"/>
    <w:rsid w:val="00851382"/>
    <w:rsid w:val="0087265A"/>
    <w:rsid w:val="0088290B"/>
    <w:rsid w:val="008C26CE"/>
    <w:rsid w:val="008D6554"/>
    <w:rsid w:val="008E7688"/>
    <w:rsid w:val="00917802"/>
    <w:rsid w:val="00936CF8"/>
    <w:rsid w:val="00950345"/>
    <w:rsid w:val="00953466"/>
    <w:rsid w:val="0095716B"/>
    <w:rsid w:val="009F711B"/>
    <w:rsid w:val="00A06DE4"/>
    <w:rsid w:val="00A82042"/>
    <w:rsid w:val="00A911F3"/>
    <w:rsid w:val="00AE4990"/>
    <w:rsid w:val="00B15233"/>
    <w:rsid w:val="00B44C11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02EB"/>
    <w:rsid w:val="00F81010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2ACC17"/>
  <w15:chartTrackingRefBased/>
  <w15:docId w15:val="{DD4C6C33-A3DA-4FBE-9DB6-92C306E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605DBC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4007A-E97C-41AC-80A1-9D834871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75</TotalTime>
  <Pages>1</Pages>
  <Words>101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14</cp:revision>
  <cp:lastPrinted>2023-10-31T12:30:00Z</cp:lastPrinted>
  <dcterms:created xsi:type="dcterms:W3CDTF">2023-10-02T11:28:00Z</dcterms:created>
  <dcterms:modified xsi:type="dcterms:W3CDTF">2026-06-03T11:28:00Z</dcterms:modified>
</cp:coreProperties>
</file>